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82" w:rsidRPr="005A154B" w:rsidRDefault="004B5782" w:rsidP="007F72C1">
      <w:pPr>
        <w:pStyle w:val="ConsPlusNonformat"/>
        <w:widowControl/>
        <w:tabs>
          <w:tab w:val="left" w:pos="2166"/>
        </w:tabs>
        <w:ind w:right="46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5A154B">
        <w:rPr>
          <w:rFonts w:ascii="Times New Roman" w:hAnsi="Times New Roman" w:cs="Times New Roman"/>
          <w:sz w:val="26"/>
          <w:szCs w:val="26"/>
        </w:rPr>
        <w:t>Приложение № 1</w:t>
      </w:r>
      <w:r w:rsidRPr="005A154B">
        <w:rPr>
          <w:rFonts w:ascii="Times New Roman" w:hAnsi="Times New Roman" w:cs="Times New Roman"/>
          <w:sz w:val="26"/>
          <w:szCs w:val="26"/>
        </w:rPr>
        <w:tab/>
      </w:r>
    </w:p>
    <w:p w:rsidR="004B5782" w:rsidRPr="005A154B" w:rsidRDefault="004B5782" w:rsidP="007F7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  <w:r w:rsidRPr="005A154B">
        <w:rPr>
          <w:rFonts w:ascii="Times New Roman" w:hAnsi="Times New Roman" w:cs="Times New Roman"/>
          <w:sz w:val="26"/>
          <w:szCs w:val="26"/>
        </w:rPr>
        <w:t>к административному регламенту предоставления муниципальной услуги</w:t>
      </w:r>
    </w:p>
    <w:p w:rsidR="004B5782" w:rsidRPr="005A154B" w:rsidRDefault="004B5782" w:rsidP="007F7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  <w:r w:rsidRPr="005A154B">
        <w:rPr>
          <w:rFonts w:ascii="Times New Roman" w:hAnsi="Times New Roman" w:cs="Times New Roman"/>
          <w:sz w:val="26"/>
          <w:szCs w:val="26"/>
        </w:rPr>
        <w:t>«Выдача разрешения на строительство, реконструкцию объектов капитального строительства»</w:t>
      </w:r>
    </w:p>
    <w:p w:rsidR="004B5782" w:rsidRPr="005A154B" w:rsidRDefault="004B5782" w:rsidP="007F7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</w:p>
    <w:p w:rsidR="004B5782" w:rsidRPr="005A154B" w:rsidRDefault="004B5782" w:rsidP="007F72C1">
      <w:pPr>
        <w:pStyle w:val="ConsPlusNonformat"/>
        <w:widowControl/>
        <w:ind w:right="46"/>
        <w:jc w:val="center"/>
        <w:rPr>
          <w:rFonts w:ascii="Times New Roman" w:hAnsi="Times New Roman" w:cs="Times New Roman"/>
          <w:sz w:val="26"/>
          <w:szCs w:val="26"/>
        </w:rPr>
      </w:pPr>
      <w:r w:rsidRPr="005A154B">
        <w:rPr>
          <w:rFonts w:ascii="Times New Roman" w:hAnsi="Times New Roman" w:cs="Times New Roman"/>
          <w:sz w:val="26"/>
          <w:szCs w:val="26"/>
        </w:rPr>
        <w:t>БЛОК-СХЕМА ПРЕДОСТАВЛЕНИЯ МУНИЦИПАЛЬНОЙ УСЛУГИ</w:t>
      </w:r>
    </w:p>
    <w:bookmarkEnd w:id="0"/>
    <w:p w:rsidR="004B5782" w:rsidRDefault="004B5782" w:rsidP="007F72C1">
      <w:pPr>
        <w:pStyle w:val="ConsPlusNonformat"/>
        <w:widowControl/>
        <w:ind w:right="4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379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8"/>
      </w:tblGrid>
      <w:tr w:rsidR="004B5782" w:rsidTr="00390B6A">
        <w:trPr>
          <w:trHeight w:val="1076"/>
        </w:trPr>
        <w:tc>
          <w:tcPr>
            <w:tcW w:w="2398" w:type="dxa"/>
          </w:tcPr>
          <w:p w:rsidR="004B5782" w:rsidRDefault="004B5782" w:rsidP="00390B6A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</w:t>
            </w:r>
          </w:p>
          <w:p w:rsidR="004B5782" w:rsidRDefault="004B5782" w:rsidP="00390B6A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8" o:spid="_x0000_s1026" style="position:absolute;left:0;text-align:left;flip:x;z-index:251635200;visibility:visible" from="59.4pt,39.45pt" to="59.4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">
                  <v:stroke endarrow="block"/>
                </v:line>
              </w:pict>
            </w:r>
            <w:r>
              <w:rPr>
                <w:sz w:val="24"/>
                <w:szCs w:val="24"/>
              </w:rPr>
              <w:t>(подача заявления)</w:t>
            </w:r>
          </w:p>
        </w:tc>
      </w:tr>
    </w:tbl>
    <w:p w:rsidR="004B5782" w:rsidRDefault="004B5782" w:rsidP="00390B6A">
      <w:pPr>
        <w:pStyle w:val="ConsPlusNonformat"/>
        <w:widowControl/>
        <w:ind w:right="46"/>
        <w:rPr>
          <w:rFonts w:ascii="Times New Roman" w:hAnsi="Times New Roman" w:cs="Times New Roman"/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spacing w:after="0"/>
        <w:rPr>
          <w:vanish/>
        </w:rPr>
      </w:pPr>
    </w:p>
    <w:tbl>
      <w:tblPr>
        <w:tblpPr w:leftFromText="180" w:rightFromText="180" w:vertAnchor="text" w:horzAnchor="page" w:tblpX="9910" w:tblpY="249"/>
        <w:tblW w:w="0" w:type="auto"/>
        <w:tblLook w:val="01E0"/>
      </w:tblPr>
      <w:tblGrid>
        <w:gridCol w:w="2518"/>
      </w:tblGrid>
      <w:tr w:rsidR="004B5782" w:rsidTr="00390B6A">
        <w:trPr>
          <w:trHeight w:val="1128"/>
        </w:trPr>
        <w:tc>
          <w:tcPr>
            <w:tcW w:w="2518" w:type="dxa"/>
          </w:tcPr>
          <w:p w:rsidR="004B5782" w:rsidRDefault="004B5782" w:rsidP="00390B6A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 представлены в полном объеме и правильно оформлены</w:t>
            </w:r>
          </w:p>
          <w:p w:rsidR="004B5782" w:rsidRDefault="004B5782" w:rsidP="00390B6A">
            <w:pPr>
              <w:ind w:right="46" w:firstLine="0"/>
              <w:jc w:val="center"/>
              <w:rPr>
                <w:sz w:val="24"/>
                <w:szCs w:val="24"/>
              </w:rPr>
            </w:pPr>
          </w:p>
        </w:tc>
      </w:tr>
    </w:tbl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6480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4B5782" w:rsidTr="00390B6A">
        <w:trPr>
          <w:trHeight w:val="1128"/>
        </w:trPr>
        <w:tc>
          <w:tcPr>
            <w:tcW w:w="2518" w:type="dxa"/>
          </w:tcPr>
          <w:p w:rsidR="004B5782" w:rsidRDefault="004B5782" w:rsidP="00390B6A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Первичная проверка документов</w:t>
            </w:r>
          </w:p>
          <w:p w:rsidR="004B5782" w:rsidRDefault="004B5782" w:rsidP="00390B6A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7" o:spid="_x0000_s1027" style="position:absolute;left:0;text-align:left;flip:x;z-index:251663872;visibility:visible" from="60.55pt,-.3pt" to="169.3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6" o:spid="_x0000_s1028" style="position:absolute;left:0;text-align:left;z-index:251664896;visibility:visible" from="124.25pt,-.5pt" to="169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zATgIAAFkEAAAOAAAAZHJzL2Uyb0RvYy54bWysVM1uEzEQviPxDtbe090Nm7R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"/>
              </w:pict>
            </w:r>
            <w:r>
              <w:rPr>
                <w:sz w:val="24"/>
                <w:szCs w:val="24"/>
              </w:rPr>
              <w:t xml:space="preserve">ч. 1.2 раздела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</w:tr>
    </w:tbl>
    <w:tbl>
      <w:tblPr>
        <w:tblpPr w:leftFromText="180" w:rightFromText="180" w:vertAnchor="text" w:horzAnchor="page" w:tblpX="3085" w:tblpY="-37"/>
        <w:tblW w:w="0" w:type="auto"/>
        <w:tblLook w:val="01E0"/>
      </w:tblPr>
      <w:tblGrid>
        <w:gridCol w:w="2554"/>
      </w:tblGrid>
      <w:tr w:rsidR="004B5782" w:rsidTr="00390B6A">
        <w:trPr>
          <w:trHeight w:val="771"/>
        </w:trPr>
        <w:tc>
          <w:tcPr>
            <w:tcW w:w="2554" w:type="dxa"/>
          </w:tcPr>
          <w:p w:rsidR="004B5782" w:rsidRDefault="004B5782" w:rsidP="00390B6A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 представлены не в полном объеме</w:t>
            </w:r>
          </w:p>
          <w:p w:rsidR="004B5782" w:rsidRDefault="004B5782" w:rsidP="00390B6A">
            <w:pPr>
              <w:ind w:right="46" w:firstLine="0"/>
              <w:jc w:val="center"/>
              <w:rPr>
                <w:sz w:val="24"/>
                <w:szCs w:val="24"/>
              </w:rPr>
            </w:pPr>
          </w:p>
        </w:tc>
      </w:tr>
    </w:tbl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tabs>
          <w:tab w:val="left" w:pos="2325"/>
        </w:tabs>
        <w:ind w:right="46" w:firstLine="0"/>
        <w:jc w:val="both"/>
        <w:rPr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45" o:spid="_x0000_s1029" style="position:absolute;left:0;text-align:left;z-index:251636224;visibility:visible" from="205.55pt,10.4pt" to="293.2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44" o:spid="_x0000_s1030" style="position:absolute;left:0;text-align:left;z-index:251637248;visibility:visible" from="205.35pt,9.45pt" to="232.3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"/>
        </w:pict>
      </w:r>
    </w:p>
    <w:p w:rsidR="004B5782" w:rsidRDefault="004B5782" w:rsidP="00390B6A">
      <w:pPr>
        <w:ind w:right="46" w:firstLine="540"/>
        <w:jc w:val="center"/>
        <w:rPr>
          <w:sz w:val="24"/>
          <w:szCs w:val="24"/>
        </w:rPr>
      </w:pPr>
    </w:p>
    <w:p w:rsidR="004B5782" w:rsidRDefault="004B5782" w:rsidP="00390B6A">
      <w:pPr>
        <w:ind w:right="46" w:firstLine="0"/>
        <w:jc w:val="center"/>
      </w:pPr>
    </w:p>
    <w:p w:rsidR="004B5782" w:rsidRDefault="004B5782" w:rsidP="00390B6A">
      <w:pPr>
        <w:ind w:right="46" w:firstLine="0"/>
        <w:jc w:val="center"/>
      </w:pPr>
    </w:p>
    <w:tbl>
      <w:tblPr>
        <w:tblpPr w:leftFromText="180" w:rightFromText="180" w:vertAnchor="text" w:horzAnchor="page" w:tblpX="5240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2"/>
      </w:tblGrid>
      <w:tr w:rsidR="004B5782" w:rsidTr="00390B6A">
        <w:trPr>
          <w:trHeight w:val="1468"/>
        </w:trPr>
        <w:tc>
          <w:tcPr>
            <w:tcW w:w="4742" w:type="dxa"/>
          </w:tcPr>
          <w:p w:rsidR="004B5782" w:rsidRDefault="004B5782" w:rsidP="00390B6A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3" o:spid="_x0000_s1031" style="position:absolute;left:0;text-align:left;flip:x;z-index:251670016;visibility:visible" from="157.5pt,72.8pt" to="157.5pt,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">
                  <v:stroke endarrow="block"/>
                </v:line>
              </w:pict>
            </w:r>
            <w:r>
              <w:rPr>
                <w:sz w:val="24"/>
                <w:szCs w:val="24"/>
              </w:rPr>
              <w:t>Регистрация заявления и выдача расписки о приеме документов с указанием сроков завершения оформления документов или необходимости представления недостающих документов</w:t>
            </w:r>
          </w:p>
        </w:tc>
      </w:tr>
    </w:tbl>
    <w:p w:rsidR="004B5782" w:rsidRDefault="004B5782" w:rsidP="00390B6A">
      <w:pPr>
        <w:ind w:right="46" w:firstLine="540"/>
        <w:jc w:val="center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center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center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center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3"/>
      </w:tblGrid>
      <w:tr w:rsidR="004B5782" w:rsidTr="00390B6A">
        <w:trPr>
          <w:trHeight w:val="699"/>
        </w:trPr>
        <w:tc>
          <w:tcPr>
            <w:tcW w:w="4733" w:type="dxa"/>
          </w:tcPr>
          <w:p w:rsidR="004B5782" w:rsidRDefault="004B5782" w:rsidP="00390B6A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9" o:spid="_x0000_s1032" style="position:absolute;left:0;text-align:left;z-index:251671040;visibility:visible" from="97.65pt,34.75pt" to="97.6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">
                  <v:stroke endarrow="block"/>
                </v:line>
              </w:pict>
            </w:r>
            <w:r>
              <w:rPr>
                <w:sz w:val="24"/>
                <w:szCs w:val="24"/>
              </w:rPr>
              <w:t>Назначение руководителем специалиста, ответственного за рассмотрение заявления</w:t>
            </w:r>
          </w:p>
        </w:tc>
      </w:tr>
    </w:tbl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441"/>
        <w:tblW w:w="0" w:type="auto"/>
        <w:tblLook w:val="01E0"/>
      </w:tblPr>
      <w:tblGrid>
        <w:gridCol w:w="3662"/>
      </w:tblGrid>
      <w:tr w:rsidR="004B5782" w:rsidTr="00390B6A">
        <w:trPr>
          <w:trHeight w:val="511"/>
        </w:trPr>
        <w:tc>
          <w:tcPr>
            <w:tcW w:w="3662" w:type="dxa"/>
          </w:tcPr>
          <w:p w:rsidR="004B5782" w:rsidRDefault="004B5782" w:rsidP="00390B6A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3" o:spid="_x0000_s1033" style="position:absolute;left:0;text-align:left;flip:y;z-index:251650560;visibility:visible" from="94pt,130.65pt" to="94pt,1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0" o:spid="_x0000_s1034" style="position:absolute;left:0;text-align:left;flip:x;z-index:251665920;visibility:visible" from="171.65pt,54.9pt" to="258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">
                  <v:stroke endarrow="block"/>
                </v:line>
              </w:pict>
            </w:r>
            <w:r>
              <w:rPr>
                <w:color w:val="000000"/>
                <w:sz w:val="16"/>
                <w:szCs w:val="16"/>
              </w:rPr>
              <w:t xml:space="preserve">Отсутствие документов, предусмотренных частью 6 раздела </w:t>
            </w:r>
            <w:r>
              <w:rPr>
                <w:color w:val="000000"/>
                <w:sz w:val="16"/>
                <w:szCs w:val="16"/>
                <w:lang w:val="en-US"/>
              </w:rPr>
              <w:t>II</w:t>
            </w:r>
            <w:r>
              <w:rPr>
                <w:color w:val="000000"/>
                <w:sz w:val="16"/>
                <w:szCs w:val="16"/>
              </w:rPr>
              <w:t xml:space="preserve"> административного регламента (за исключением документов, удостоверяющих личность гражданина Российской Федерации, в том числе военнослужащих, а также документов, удостоверяющих личность иностранного гражданина, лица без гражданства в соответствии с законодательством Российской Федерации; документа, подтверждающего полномочия представителя заявителя (в случае обращения за предоставлением муниципальной услуги уполномоченного заявителем лица); учредительных документов (для юридического лица))</w:t>
            </w:r>
          </w:p>
        </w:tc>
      </w:tr>
    </w:tbl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37" o:spid="_x0000_s1035" style="position:absolute;left:0;text-align:left;flip:y;z-index:251638272;visibility:visible" from="-690.95pt,115.5pt" to="-672.95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"/>
        </w:pict>
      </w:r>
      <w:r>
        <w:rPr>
          <w:noProof/>
          <w:lang w:eastAsia="ru-RU"/>
        </w:rPr>
        <w:pict>
          <v:line id="Прямая соединительная линия 35" o:spid="_x0000_s1036" style="position:absolute;left:0;text-align:left;flip:x y;z-index:251649536;visibility:visible" from="-454.45pt,100.85pt" to="-454.0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"/>
        </w:pict>
      </w:r>
    </w:p>
    <w:p w:rsidR="004B5782" w:rsidRDefault="004B5782" w:rsidP="00390B6A">
      <w:pPr>
        <w:ind w:right="46" w:firstLine="540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7017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6"/>
      </w:tblGrid>
      <w:tr w:rsidR="004B5782" w:rsidTr="00390B6A">
        <w:trPr>
          <w:trHeight w:val="811"/>
        </w:trPr>
        <w:tc>
          <w:tcPr>
            <w:tcW w:w="4396" w:type="dxa"/>
            <w:vAlign w:val="center"/>
          </w:tcPr>
          <w:p w:rsidR="004B5782" w:rsidRDefault="004B5782" w:rsidP="00390B6A">
            <w:pPr>
              <w:ind w:right="46" w:firstLine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8" o:spid="_x0000_s1037" style="position:absolute;left:0;text-align:left;z-index:251668992;visibility:visible" from="213.8pt,24.6pt" to="236.8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">
                  <v:stroke endarrow="block"/>
                </v:line>
              </w:pict>
            </w:r>
            <w:r>
              <w:rPr>
                <w:sz w:val="24"/>
                <w:szCs w:val="24"/>
              </w:rPr>
              <w:t>Проверка</w:t>
            </w:r>
            <w:r>
              <w:rPr>
                <w:color w:val="000000"/>
                <w:sz w:val="24"/>
                <w:szCs w:val="24"/>
              </w:rPr>
              <w:t xml:space="preserve"> материалов заявителя на соответствие требованиям, предъявляемым действующим законодательством</w:t>
            </w:r>
          </w:p>
          <w:p w:rsidR="004B5782" w:rsidRDefault="004B5782" w:rsidP="00390B6A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ч. 2.2 раздела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</w:tr>
    </w:tbl>
    <w:tbl>
      <w:tblPr>
        <w:tblpPr w:leftFromText="180" w:rightFromText="180" w:vertAnchor="text" w:horzAnchor="page" w:tblpX="11763" w:tblpY="391"/>
        <w:tblW w:w="0" w:type="auto"/>
        <w:tblLook w:val="01E0"/>
      </w:tblPr>
      <w:tblGrid>
        <w:gridCol w:w="2806"/>
      </w:tblGrid>
      <w:tr w:rsidR="004B5782" w:rsidTr="00390B6A">
        <w:trPr>
          <w:trHeight w:val="986"/>
        </w:trPr>
        <w:tc>
          <w:tcPr>
            <w:tcW w:w="2806" w:type="dxa"/>
          </w:tcPr>
          <w:p w:rsidR="004B5782" w:rsidRDefault="004B5782" w:rsidP="00390B6A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2" o:spid="_x0000_s1038" style="position:absolute;left:0;text-align:left;z-index:251667968;visibility:visible;mso-position-horizontal-relative:text;mso-position-vertical-relative:text" from="71.65pt,32.7pt" to="71.65pt,1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">
                  <v:stroke endarrow="block"/>
                </v:line>
              </w:pict>
            </w:r>
            <w:r>
              <w:rPr>
                <w:sz w:val="16"/>
                <w:szCs w:val="16"/>
              </w:rPr>
              <w:t xml:space="preserve">Документы представлены в полном объеме и  соответствуют требованиям действующего законодательства </w:t>
            </w:r>
          </w:p>
        </w:tc>
      </w:tr>
    </w:tbl>
    <w:p w:rsidR="004B5782" w:rsidRDefault="004B5782" w:rsidP="00390B6A">
      <w:pPr>
        <w:ind w:right="46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0"/>
        <w:jc w:val="both"/>
        <w:rPr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41" o:spid="_x0000_s1039" style="position:absolute;left:0;text-align:left;flip:x;z-index:251666944;visibility:visible" from="-4.7pt,12.9pt" to="68.55pt,1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32" o:spid="_x0000_s1040" style="position:absolute;left:0;text-align:left;flip:x;z-index:251672064;visibility:visible" from="1.1pt,9.75pt" to="70.55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">
            <v:stroke endarrow="block"/>
          </v:line>
        </w:pict>
      </w:r>
    </w:p>
    <w:p w:rsidR="004B5782" w:rsidRDefault="004B5782" w:rsidP="00390B6A">
      <w:pPr>
        <w:ind w:right="46" w:firstLine="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0"/>
        <w:jc w:val="both"/>
        <w:rPr>
          <w:sz w:val="24"/>
          <w:szCs w:val="24"/>
        </w:rPr>
      </w:pPr>
    </w:p>
    <w:p w:rsidR="004B5782" w:rsidRDefault="004B5782" w:rsidP="00390B6A">
      <w:pPr>
        <w:ind w:right="46" w:firstLine="5529"/>
        <w:jc w:val="both"/>
      </w:pPr>
    </w:p>
    <w:p w:rsidR="004B5782" w:rsidRDefault="004B5782" w:rsidP="00390B6A">
      <w:pPr>
        <w:ind w:right="46" w:firstLine="5529"/>
        <w:jc w:val="both"/>
      </w:pPr>
    </w:p>
    <w:p w:rsidR="004B5782" w:rsidRDefault="004B5782" w:rsidP="00390B6A">
      <w:pPr>
        <w:ind w:right="46" w:firstLine="5529"/>
        <w:jc w:val="both"/>
      </w:pPr>
    </w:p>
    <w:tbl>
      <w:tblPr>
        <w:tblpPr w:leftFromText="180" w:rightFromText="180" w:vertAnchor="text" w:horzAnchor="margin" w:tblpY="171"/>
        <w:tblW w:w="0" w:type="auto"/>
        <w:tblLook w:val="01E0"/>
      </w:tblPr>
      <w:tblGrid>
        <w:gridCol w:w="3850"/>
      </w:tblGrid>
      <w:tr w:rsidR="004B5782" w:rsidTr="00390B6A">
        <w:trPr>
          <w:trHeight w:val="720"/>
        </w:trPr>
        <w:tc>
          <w:tcPr>
            <w:tcW w:w="3850" w:type="dxa"/>
          </w:tcPr>
          <w:p w:rsidR="004B5782" w:rsidRDefault="004B5782" w:rsidP="00390B6A">
            <w:pPr>
              <w:ind w:left="426"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9" o:spid="_x0000_s1041" style="position:absolute;left:0;text-align:left;z-index:251639296;visibility:visible" from="99pt,25.45pt" to="99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"/>
              </w:pict>
            </w:r>
            <w:r>
              <w:rPr>
                <w:color w:val="000000"/>
                <w:sz w:val="16"/>
                <w:szCs w:val="16"/>
              </w:rPr>
              <w:t>Представленные документы не соответствуют требованиям действующего законодательства</w:t>
            </w:r>
          </w:p>
        </w:tc>
      </w:tr>
    </w:tbl>
    <w:p w:rsidR="004B5782" w:rsidRDefault="004B5782" w:rsidP="00390B6A">
      <w:pPr>
        <w:ind w:right="46" w:firstLine="0"/>
        <w:jc w:val="both"/>
      </w:pPr>
    </w:p>
    <w:p w:rsidR="004B5782" w:rsidRDefault="004B5782" w:rsidP="00390B6A">
      <w:pPr>
        <w:pStyle w:val="ConsPlusNonformat"/>
        <w:widowControl/>
        <w:ind w:right="4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429"/>
        <w:tblW w:w="0" w:type="auto"/>
        <w:tblLook w:val="01E0"/>
      </w:tblPr>
      <w:tblGrid>
        <w:gridCol w:w="3850"/>
      </w:tblGrid>
      <w:tr w:rsidR="004B5782" w:rsidTr="00AD2579">
        <w:trPr>
          <w:trHeight w:val="501"/>
        </w:trPr>
        <w:tc>
          <w:tcPr>
            <w:tcW w:w="3850" w:type="dxa"/>
          </w:tcPr>
          <w:p w:rsidR="004B5782" w:rsidRDefault="004B5782" w:rsidP="00AD2579">
            <w:pPr>
              <w:autoSpaceDE w:val="0"/>
              <w:spacing w:after="0"/>
              <w:ind w:left="284" w:right="-523" w:firstLine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Отсутствие у заявителя законного права на получение муниципальной услуги</w:t>
            </w:r>
          </w:p>
          <w:p w:rsidR="004B5782" w:rsidRDefault="004B5782" w:rsidP="00AD2579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8" o:spid="_x0000_s1042" style="position:absolute;left:0;text-align:left;flip:x;z-index:251632128;visibility:visible" from="1in,8.9pt" to="1in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">
                  <v:stroke endarrow="block"/>
                </v:line>
              </w:pict>
            </w:r>
          </w:p>
        </w:tc>
      </w:tr>
    </w:tbl>
    <w:p w:rsidR="004B5782" w:rsidRDefault="004B5782" w:rsidP="00390B6A">
      <w:pPr>
        <w:pStyle w:val="ConsPlusNonformat"/>
        <w:widowControl/>
        <w:ind w:right="46"/>
        <w:rPr>
          <w:rFonts w:ascii="Times New Roman" w:hAnsi="Times New Roman" w:cs="Times New Roman"/>
          <w:color w:val="000000"/>
          <w:sz w:val="24"/>
          <w:szCs w:val="24"/>
        </w:rPr>
      </w:pPr>
    </w:p>
    <w:p w:rsidR="004B5782" w:rsidRDefault="004B5782" w:rsidP="00390B6A">
      <w:pPr>
        <w:pStyle w:val="ConsPlusNonformat"/>
        <w:widowControl/>
        <w:ind w:right="46"/>
        <w:rPr>
          <w:rFonts w:ascii="Times New Roman" w:hAnsi="Times New Roman" w:cs="Times New Roman"/>
          <w:color w:val="000000"/>
          <w:sz w:val="24"/>
          <w:szCs w:val="24"/>
        </w:rPr>
      </w:pPr>
    </w:p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pStyle w:val="ConsPlusNonformat"/>
        <w:widowControl/>
        <w:ind w:right="46"/>
        <w:rPr>
          <w:rFonts w:ascii="Times New Roman" w:hAnsi="Times New Roman" w:cs="Times New Roman"/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spacing w:after="0"/>
        <w:rPr>
          <w:vanish/>
        </w:rPr>
      </w:pPr>
    </w:p>
    <w:tbl>
      <w:tblPr>
        <w:tblpPr w:leftFromText="180" w:rightFromText="180" w:vertAnchor="text" w:horzAnchor="page" w:tblpX="12866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</w:tblGrid>
      <w:tr w:rsidR="004B5782" w:rsidTr="0096364B">
        <w:trPr>
          <w:trHeight w:val="422"/>
        </w:trPr>
        <w:tc>
          <w:tcPr>
            <w:tcW w:w="675" w:type="dxa"/>
            <w:vAlign w:val="center"/>
          </w:tcPr>
          <w:p w:rsidR="004B5782" w:rsidRDefault="004B5782" w:rsidP="009636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3034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</w:tblGrid>
      <w:tr w:rsidR="004B5782" w:rsidTr="00AD2579">
        <w:trPr>
          <w:trHeight w:val="424"/>
        </w:trPr>
        <w:tc>
          <w:tcPr>
            <w:tcW w:w="548" w:type="dxa"/>
            <w:vAlign w:val="center"/>
          </w:tcPr>
          <w:p w:rsidR="004B5782" w:rsidRDefault="004B5782" w:rsidP="00AD25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</w:tblGrid>
      <w:tr w:rsidR="004B5782" w:rsidTr="0096364B">
        <w:trPr>
          <w:trHeight w:val="424"/>
        </w:trPr>
        <w:tc>
          <w:tcPr>
            <w:tcW w:w="708" w:type="dxa"/>
          </w:tcPr>
          <w:p w:rsidR="004B5782" w:rsidRDefault="004B5782" w:rsidP="0096364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7" o:spid="_x0000_s1043" style="position:absolute;left:0;text-align:left;flip:y;z-index:251677184;visibility:visible" from="4.5pt,21.1pt" to="4.5pt,4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"/>
              </w:pict>
            </w:r>
            <w:r>
              <w:rPr>
                <w:sz w:val="24"/>
                <w:szCs w:val="24"/>
              </w:rPr>
              <w:t>А</w:t>
            </w:r>
          </w:p>
        </w:tc>
      </w:tr>
    </w:tbl>
    <w:tbl>
      <w:tblPr>
        <w:tblpPr w:leftFromText="180" w:rightFromText="180" w:vertAnchor="text" w:horzAnchor="page" w:tblpX="12102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</w:tblGrid>
      <w:tr w:rsidR="004B5782" w:rsidTr="0096364B">
        <w:trPr>
          <w:trHeight w:val="422"/>
        </w:trPr>
        <w:tc>
          <w:tcPr>
            <w:tcW w:w="675" w:type="dxa"/>
            <w:vAlign w:val="center"/>
          </w:tcPr>
          <w:p w:rsidR="004B5782" w:rsidRDefault="004B5782" w:rsidP="009636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24" o:spid="_x0000_s1044" style="position:absolute;left:0;text-align:left;z-index:251674112;visibility:visible;mso-position-horizontal-relative:text;mso-position-vertical-relative:text" from="300.8pt,10.05pt" to="300.8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34" o:spid="_x0000_s1045" style="position:absolute;left:0;text-align:left;flip:x;z-index:251640320;visibility:visible;mso-position-horizontal-relative:text;mso-position-vertical-relative:text" from="299.55pt,10pt" to="472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"/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95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405"/>
      </w:tblGrid>
      <w:tr w:rsidR="004B5782" w:rsidTr="0096364B">
        <w:trPr>
          <w:trHeight w:val="385"/>
        </w:trPr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96364B">
            <w:pPr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5" o:spid="_x0000_s1046" style="position:absolute;left:0;text-align:left;flip:y;z-index:251676160;visibility:visible" from="217.95pt,51.35pt" to="235.9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">
                  <v:stroke endarrow="block"/>
                </v:line>
              </w:pict>
            </w:r>
            <w:r>
              <w:rPr>
                <w:color w:val="000000"/>
                <w:sz w:val="24"/>
                <w:szCs w:val="24"/>
              </w:rPr>
              <w:t>Готовит и направляет в орган, уполномоченный на предоставление сведений из Единого государственного реестра прав на недвижимое имущество и сделок с ним запрос о предоставлении документов (их копий или сведений, содержащихся в них)</w:t>
            </w:r>
          </w:p>
          <w:p w:rsidR="004B5782" w:rsidRDefault="004B5782" w:rsidP="009636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ч. 2.3. раздела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</w:p>
          <w:p w:rsidR="004B5782" w:rsidRDefault="004B5782" w:rsidP="0096364B">
            <w:pPr>
              <w:pStyle w:val="a"/>
              <w:snapToGrid w:val="0"/>
              <w:jc w:val="center"/>
              <w:rPr>
                <w:color w:val="000000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7" o:spid="_x0000_s1047" style="position:absolute;left:0;text-align:left;flip:x;z-index:251634176;visibility:visible" from="89.4pt,14.2pt" to="90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">
                  <v:stroke endarrow="block"/>
                </v:line>
              </w:pic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1463" w:tblpY="474"/>
        <w:tblW w:w="0" w:type="auto"/>
        <w:tblLook w:val="01E0"/>
      </w:tblPr>
      <w:tblGrid>
        <w:gridCol w:w="2934"/>
      </w:tblGrid>
      <w:tr w:rsidR="004B5782" w:rsidTr="0096364B">
        <w:trPr>
          <w:trHeight w:val="926"/>
        </w:trPr>
        <w:tc>
          <w:tcPr>
            <w:tcW w:w="2934" w:type="dxa"/>
          </w:tcPr>
          <w:p w:rsidR="004B5782" w:rsidRDefault="004B5782" w:rsidP="0096364B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Сведения о правоустанавливающих документах содержатся в Едином государственном реестре прав на недвижимое имущество и сделок с ним</w:t>
            </w:r>
          </w:p>
          <w:p w:rsidR="004B5782" w:rsidRDefault="004B5782" w:rsidP="0096364B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0" o:spid="_x0000_s1048" style="position:absolute;left:0;text-align:left;flip:y;z-index:251656704;visibility:visible" from="65.5pt,4.55pt" to="65.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"/>
              </w:pict>
            </w:r>
          </w:p>
          <w:p w:rsidR="004B5782" w:rsidRDefault="004B5782" w:rsidP="0096364B">
            <w:pPr>
              <w:ind w:right="46" w:firstLine="0"/>
              <w:jc w:val="both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3036" w:tblpY="75"/>
        <w:tblW w:w="0" w:type="auto"/>
        <w:tblLook w:val="01E0"/>
      </w:tblPr>
      <w:tblGrid>
        <w:gridCol w:w="2806"/>
      </w:tblGrid>
      <w:tr w:rsidR="004B5782" w:rsidTr="0096364B">
        <w:trPr>
          <w:trHeight w:val="986"/>
        </w:trPr>
        <w:tc>
          <w:tcPr>
            <w:tcW w:w="2806" w:type="dxa"/>
          </w:tcPr>
          <w:p w:rsidR="004B5782" w:rsidRDefault="004B5782" w:rsidP="0096364B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6" o:spid="_x0000_s1049" style="position:absolute;left:0;text-align:left;flip:x;z-index:251675136;visibility:visible;mso-position-horizontal-relative:text;mso-position-vertical-relative:text" from="138.75pt,8.05pt" to="178.3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">
                  <v:stroke endarrow="block"/>
                </v:line>
              </w:pict>
            </w:r>
            <w:r>
              <w:rPr>
                <w:sz w:val="16"/>
                <w:szCs w:val="16"/>
                <w:lang w:eastAsia="ru-RU"/>
              </w:rPr>
              <w:t>Правоустанавливающие документы на земельный участок отсутствуют</w:t>
            </w:r>
          </w:p>
          <w:p w:rsidR="004B5782" w:rsidRDefault="004B5782" w:rsidP="0096364B">
            <w:pPr>
              <w:ind w:right="46" w:firstLine="0"/>
              <w:jc w:val="both"/>
              <w:rPr>
                <w:sz w:val="16"/>
                <w:szCs w:val="16"/>
              </w:rPr>
            </w:pP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23" o:spid="_x0000_s1050" style="position:absolute;left:0;text-align:left;flip:x y;z-index:251641344;visibility:visible;mso-position-horizontal-relative:text;mso-position-vertical-relative:text" from="4.5pt,11.8pt" to="58.6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">
            <v:stroke endarrow="block"/>
          </v:line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22" o:spid="_x0000_s1051" style="position:absolute;left:0;text-align:left;z-index:251655680;visibility:visible" from="-144.7pt,49.6pt" to="-143.9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19" o:spid="_x0000_s1052" style="position:absolute;left:0;text-align:left;flip:x y;z-index:251644416;visibility:visible" from="-526.25pt,55.1pt" to="-526.25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"/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6695" w:tblpY="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405"/>
      </w:tblGrid>
      <w:tr w:rsidR="004B5782" w:rsidTr="0096364B">
        <w:trPr>
          <w:trHeight w:val="385"/>
        </w:trPr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96364B">
            <w:pPr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0" o:spid="_x0000_s1053" style="position:absolute;left:0;text-align:left;z-index:251660800;visibility:visible" from="220.9pt,41.75pt" to="249.4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">
                  <v:stroke endarrow="block"/>
                </v:line>
              </w:pict>
            </w:r>
            <w:r>
              <w:rPr>
                <w:color w:val="000000"/>
                <w:sz w:val="24"/>
                <w:szCs w:val="24"/>
              </w:rPr>
              <w:t>Готовит и направляет в Муниципальное бюджетное учреждение «Архитектурно-планировочное бюро» г. Белово запрос о предоставлении документов (их копий или сведений, содержащихся в них)</w:t>
            </w:r>
          </w:p>
          <w:p w:rsidR="004B5782" w:rsidRDefault="004B5782" w:rsidP="009636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ч. 2.4. раздела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</w:p>
          <w:p w:rsidR="004B5782" w:rsidRDefault="004B5782" w:rsidP="0096364B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1689" w:tblpY="232"/>
        <w:tblW w:w="0" w:type="auto"/>
        <w:tblLook w:val="01E0"/>
      </w:tblPr>
      <w:tblGrid>
        <w:gridCol w:w="2284"/>
      </w:tblGrid>
      <w:tr w:rsidR="004B5782" w:rsidTr="0096364B">
        <w:trPr>
          <w:trHeight w:val="895"/>
        </w:trPr>
        <w:tc>
          <w:tcPr>
            <w:tcW w:w="2284" w:type="dxa"/>
          </w:tcPr>
          <w:p w:rsidR="004B5782" w:rsidRDefault="004B5782" w:rsidP="0096364B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4" o:spid="_x0000_s1054" style="position:absolute;left:0;text-align:left;flip:y;z-index:251657728;visibility:visible" from="54.85pt,40.6pt" to="54.85pt,2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"/>
              </w:pict>
            </w:r>
            <w:r>
              <w:rPr>
                <w:sz w:val="16"/>
                <w:szCs w:val="16"/>
                <w:lang w:eastAsia="ru-RU"/>
              </w:rPr>
              <w:t>Сведения о градостроительном плане земельного участка содержатся в МБУ «АПБ» г. Белово</w:t>
            </w:r>
          </w:p>
          <w:p w:rsidR="004B5782" w:rsidRDefault="004B5782" w:rsidP="0096364B">
            <w:pPr>
              <w:ind w:right="46" w:firstLine="0"/>
              <w:jc w:val="both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3274" w:tblpY="269"/>
        <w:tblW w:w="0" w:type="auto"/>
        <w:tblLook w:val="01E0"/>
      </w:tblPr>
      <w:tblGrid>
        <w:gridCol w:w="2806"/>
      </w:tblGrid>
      <w:tr w:rsidR="004B5782" w:rsidTr="0096364B">
        <w:trPr>
          <w:trHeight w:val="986"/>
        </w:trPr>
        <w:tc>
          <w:tcPr>
            <w:tcW w:w="2806" w:type="dxa"/>
          </w:tcPr>
          <w:p w:rsidR="004B5782" w:rsidRDefault="004B5782" w:rsidP="0096364B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Градостроительный план земельного участка отсутствует</w:t>
            </w:r>
          </w:p>
          <w:p w:rsidR="004B5782" w:rsidRDefault="004B5782" w:rsidP="0096364B">
            <w:pPr>
              <w:ind w:right="46" w:firstLine="0"/>
              <w:jc w:val="both"/>
              <w:rPr>
                <w:sz w:val="16"/>
                <w:szCs w:val="16"/>
              </w:rPr>
            </w:pPr>
          </w:p>
        </w:tc>
      </w:tr>
    </w:tbl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16" o:spid="_x0000_s1055" style="position:absolute;left:0;text-align:left;flip:x;z-index:251661824;visibility:visible" from="8.25pt,5.35pt" to="73.3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18" o:spid="_x0000_s1056" style="position:absolute;left:0;text-align:left;flip:x y;z-index:251642368;visibility:visible" from="226.75pt,15.65pt" to="245.1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21" o:spid="_x0000_s1057" style="position:absolute;left:0;text-align:left;flip:x y;z-index:251662848;visibility:visible" from="-168.8pt,109.4pt" to="-168.8pt,1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"/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31" o:spid="_x0000_s1058" style="position:absolute;left:0;text-align:left;z-index:251673088;visibility:visible" from="345.7pt,63.05pt" to="345.7pt,1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">
            <v:stroke endarrow="block"/>
          </v:line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10" o:spid="_x0000_s1059" style="position:absolute;left:0;text-align:left;z-index:251645440;visibility:visible" from="-250.35pt,75.6pt" to="-223.3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"/>
        </w:pict>
      </w:r>
      <w:r>
        <w:rPr>
          <w:noProof/>
          <w:lang w:eastAsia="ru-RU"/>
        </w:rPr>
        <w:pict>
          <v:line id="Прямая соединительная линия 9" o:spid="_x0000_s1060" style="position:absolute;left:0;text-align:left;flip:y;z-index:251646464;visibility:visible" from="-343.35pt,28.6pt" to="-343.35pt,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"/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661" w:tblpY="-3"/>
        <w:tblW w:w="0" w:type="auto"/>
        <w:tblLook w:val="01E0"/>
      </w:tblPr>
      <w:tblGrid>
        <w:gridCol w:w="3662"/>
      </w:tblGrid>
      <w:tr w:rsidR="004B5782" w:rsidTr="0013583F">
        <w:trPr>
          <w:trHeight w:val="511"/>
        </w:trPr>
        <w:tc>
          <w:tcPr>
            <w:tcW w:w="3662" w:type="dxa"/>
          </w:tcPr>
          <w:p w:rsidR="004B5782" w:rsidRDefault="004B5782" w:rsidP="0013583F">
            <w:pPr>
              <w:ind w:left="142"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1" o:spid="_x0000_s1061" style="position:absolute;left:0;text-align:left;flip:x;z-index:251643392;visibility:visible" from="70.25pt,140.75pt" to="70.25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3" o:spid="_x0000_s1062" style="position:absolute;left:0;text-align:left;flip:x;z-index:251647488;visibility:visible" from="174.4pt,16.05pt" to="203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">
                  <v:stroke endarrow="block"/>
                </v:line>
              </w:pict>
            </w:r>
            <w:r>
              <w:rPr>
                <w:color w:val="000000"/>
                <w:sz w:val="16"/>
                <w:szCs w:val="16"/>
              </w:rPr>
              <w:t xml:space="preserve">Отсутствие документов, предусмотренных частью 6 раздела </w:t>
            </w:r>
            <w:r>
              <w:rPr>
                <w:color w:val="000000"/>
                <w:sz w:val="16"/>
                <w:szCs w:val="16"/>
                <w:lang w:val="en-US"/>
              </w:rPr>
              <w:t>II</w:t>
            </w:r>
            <w:r>
              <w:rPr>
                <w:color w:val="000000"/>
                <w:sz w:val="16"/>
                <w:szCs w:val="16"/>
              </w:rPr>
              <w:t xml:space="preserve"> административного регламента (за исключением документов, удостоверяющих личность гражданина Российской Федерации, в том числе военнослужащих, а также документов, удостоверяющих личность иностранного гражданина, лица без гражданства в соответствии с законодательством Российской Федерации; документа, подтверждающего полномочия представителя заявителя (в случае обращения за предоставлением муниципальной услуги уполномоченного заявителем лица); учредительных документов (для юридического лица))</w:t>
            </w:r>
          </w:p>
        </w:tc>
      </w:tr>
    </w:tbl>
    <w:tbl>
      <w:tblPr>
        <w:tblpPr w:leftFromText="180" w:rightFromText="180" w:vertAnchor="text" w:horzAnchor="page" w:tblpX="6833" w:tblpY="-41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444"/>
      </w:tblGrid>
      <w:tr w:rsidR="004B5782" w:rsidTr="0013583F">
        <w:trPr>
          <w:trHeight w:val="391"/>
        </w:trPr>
        <w:tc>
          <w:tcPr>
            <w:tcW w:w="4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13583F">
            <w:pPr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8" o:spid="_x0000_s1063" style="position:absolute;left:0;text-align:left;z-index:251679232;visibility:visible;mso-position-horizontal-relative:text;mso-position-vertical-relative:text" from="220.65pt,35.35pt" to="285.1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">
                  <v:stroke endarrow="block"/>
                </v:line>
              </w:pict>
            </w:r>
            <w:r>
              <w:rPr>
                <w:color w:val="000000"/>
                <w:sz w:val="24"/>
                <w:szCs w:val="24"/>
              </w:rPr>
              <w:t>Проводит проверку наличия документов, необходимых для принятия решения о выдаче разрешения на строительство</w:t>
            </w:r>
          </w:p>
          <w:p w:rsidR="004B5782" w:rsidRDefault="004B5782" w:rsidP="0013583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ч. 2.5. раздела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</w:p>
          <w:p w:rsidR="004B5782" w:rsidRDefault="004B5782" w:rsidP="0013583F">
            <w:pPr>
              <w:pStyle w:val="a"/>
              <w:snapToGrid w:val="0"/>
              <w:jc w:val="center"/>
              <w:rPr>
                <w:color w:val="000000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6" o:spid="_x0000_s1064" style="position:absolute;left:0;text-align:left;flip:x;z-index:251654656;visibility:visible" from="95.85pt,16.05pt" to="96.45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">
                  <v:stroke endarrow="block"/>
                </v:line>
              </w:pict>
            </w:r>
          </w:p>
        </w:tc>
      </w:tr>
    </w:tbl>
    <w:tbl>
      <w:tblPr>
        <w:tblpPr w:leftFromText="180" w:rightFromText="180" w:vertAnchor="text" w:horzAnchor="page" w:tblpX="12615" w:tblpY="-168"/>
        <w:tblW w:w="0" w:type="auto"/>
        <w:tblLook w:val="01E0"/>
      </w:tblPr>
      <w:tblGrid>
        <w:gridCol w:w="2176"/>
      </w:tblGrid>
      <w:tr w:rsidR="004B5782" w:rsidTr="0013583F">
        <w:trPr>
          <w:trHeight w:val="895"/>
        </w:trPr>
        <w:tc>
          <w:tcPr>
            <w:tcW w:w="2176" w:type="dxa"/>
          </w:tcPr>
          <w:p w:rsidR="004B5782" w:rsidRDefault="004B5782" w:rsidP="0013583F">
            <w:pPr>
              <w:ind w:right="-25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2" o:spid="_x0000_s1065" style="position:absolute;left:0;text-align:left;z-index:251678208;visibility:visible;mso-position-horizontal-relative:text;mso-position-vertical-relative:text" from="45.45pt,57.5pt" to="45.4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"/>
              </w:pict>
            </w:r>
            <w:r>
              <w:rPr>
                <w:color w:val="000000"/>
                <w:sz w:val="16"/>
                <w:szCs w:val="16"/>
              </w:rPr>
              <w:t>Наличие документов, необходимых для принятия решения о выдаче разрешения на строительство</w:t>
            </w:r>
            <w:r>
              <w:rPr>
                <w:sz w:val="16"/>
                <w:szCs w:val="16"/>
              </w:rPr>
              <w:t xml:space="preserve"> соответствует установленным требованиям</w: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7" o:spid="_x0000_s1066" style="position:absolute;left:0;text-align:left;flip:y;z-index:251651584;visibility:visible;mso-position-horizontal-relative:text;mso-position-vertical-relative:text" from="-9.9pt,-37.3pt" to="-9.9pt,6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"/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6" o:spid="_x0000_s1067" style="position:absolute;left:0;text-align:left;flip:x;z-index:251648512;visibility:visible" from="2.6pt,5.5pt" to="49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">
            <v:stroke endarrow="block"/>
          </v:line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2765" w:tblpY="345"/>
        <w:tblOverlap w:val="never"/>
        <w:tblW w:w="0" w:type="auto"/>
        <w:tblLayout w:type="fixed"/>
        <w:tblLook w:val="01E0"/>
      </w:tblPr>
      <w:tblGrid>
        <w:gridCol w:w="2425"/>
      </w:tblGrid>
      <w:tr w:rsidR="004B5782" w:rsidTr="0013583F">
        <w:trPr>
          <w:trHeight w:val="680"/>
        </w:trPr>
        <w:tc>
          <w:tcPr>
            <w:tcW w:w="2425" w:type="dxa"/>
          </w:tcPr>
          <w:p w:rsidR="004B5782" w:rsidRDefault="004B5782" w:rsidP="0013583F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Представленные документы соответствуют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6696" w:tblpY="151"/>
        <w:tblOverlap w:val="never"/>
        <w:tblW w:w="4456" w:type="dxa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456"/>
      </w:tblGrid>
      <w:tr w:rsidR="004B5782" w:rsidTr="0013583F">
        <w:trPr>
          <w:trHeight w:val="965"/>
        </w:trPr>
        <w:tc>
          <w:tcPr>
            <w:tcW w:w="4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13583F">
            <w:pPr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5" o:spid="_x0000_s1068" style="position:absolute;left:0;text-align:left;z-index:251680256;visibility:visible" from="226.7pt,50.3pt" to="294.9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">
                  <v:stroke endarrow="block"/>
                </v:line>
              </w:pict>
            </w:r>
            <w:r>
              <w:rPr>
                <w:color w:val="000000"/>
                <w:sz w:val="24"/>
                <w:szCs w:val="24"/>
              </w:rPr>
              <w:t>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</w:t>
            </w:r>
          </w:p>
          <w:p w:rsidR="004B5782" w:rsidRDefault="004B5782" w:rsidP="0013583F">
            <w:pPr>
              <w:adjustRightInd w:val="0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Проводит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</w:t>
            </w:r>
          </w:p>
          <w:p w:rsidR="004B5782" w:rsidRDefault="004B5782" w:rsidP="0013583F">
            <w:pPr>
              <w:adjustRightInd w:val="0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разрешенного строительства, реконструкции</w:t>
            </w:r>
          </w:p>
          <w:p w:rsidR="004B5782" w:rsidRDefault="004B5782" w:rsidP="0013583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ч. 2.5. раздела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</w:p>
          <w:p w:rsidR="004B5782" w:rsidRDefault="004B5782" w:rsidP="0013583F">
            <w:pPr>
              <w:adjustRightInd w:val="0"/>
              <w:ind w:firstLine="0"/>
              <w:jc w:val="both"/>
              <w:rPr>
                <w:color w:val="000000"/>
              </w:rPr>
            </w:pPr>
          </w:p>
        </w:tc>
      </w:tr>
    </w:tbl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999" w:tblpY="230"/>
        <w:tblW w:w="0" w:type="auto"/>
        <w:tblLook w:val="01E0"/>
      </w:tblPr>
      <w:tblGrid>
        <w:gridCol w:w="2936"/>
      </w:tblGrid>
      <w:tr w:rsidR="004B5782" w:rsidTr="0013583F">
        <w:trPr>
          <w:trHeight w:val="746"/>
        </w:trPr>
        <w:tc>
          <w:tcPr>
            <w:tcW w:w="2936" w:type="dxa"/>
          </w:tcPr>
          <w:p w:rsidR="004B5782" w:rsidRDefault="004B5782" w:rsidP="0013583F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" o:spid="_x0000_s1069" style="position:absolute;left:0;text-align:left;flip:x;z-index:251658752;visibility:visible" from="136.2pt,45pt" to="181.2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">
                  <v:stroke endarrow="block"/>
                </v:line>
              </w:pict>
            </w:r>
            <w:r>
              <w:rPr>
                <w:color w:val="000000"/>
                <w:sz w:val="16"/>
                <w:szCs w:val="16"/>
              </w:rPr>
              <w:t>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</w:tr>
    </w:tbl>
    <w:p w:rsidR="004B5782" w:rsidRDefault="004B5782" w:rsidP="00390B6A">
      <w:pPr>
        <w:spacing w:after="0"/>
        <w:rPr>
          <w:vanish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0" o:spid="_x0000_s1070" type="#_x0000_t32" style="position:absolute;left:0;text-align:left;margin-left:-6.15pt;margin-top:6.1pt;width:65.75pt;height:0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">
            <v:stroke endarrow="block"/>
          </v:shape>
        </w:pict>
      </w:r>
    </w:p>
    <w:p w:rsidR="004B5782" w:rsidRDefault="004B5782" w:rsidP="00390B6A">
      <w:pPr>
        <w:spacing w:after="0"/>
        <w:rPr>
          <w:vanish/>
        </w:rPr>
      </w:pPr>
      <w:r>
        <w:rPr>
          <w:noProof/>
          <w:lang w:eastAsia="ru-RU"/>
        </w:rPr>
        <w:pict>
          <v:line id="Прямая соединительная линия 1" o:spid="_x0000_s1071" style="position:absolute;left:0;text-align:left;flip:x;z-index:251653632;visibility:visible" from="486.55pt,5.55pt" to="591.1pt,3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">
            <v:stroke endarrow="block"/>
          </v:line>
        </w:pict>
      </w: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autoSpaceDE w:val="0"/>
        <w:spacing w:after="0"/>
        <w:ind w:right="-523" w:firstLine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. </w:t>
      </w:r>
    </w:p>
    <w:p w:rsidR="004B5782" w:rsidRDefault="004B5782" w:rsidP="00390B6A">
      <w:pPr>
        <w:autoSpaceDE w:val="0"/>
        <w:spacing w:after="0"/>
        <w:ind w:right="-523" w:firstLine="709"/>
        <w:jc w:val="both"/>
        <w:rPr>
          <w:color w:val="000000"/>
          <w:sz w:val="16"/>
          <w:szCs w:val="16"/>
        </w:rPr>
      </w:pPr>
      <w:r>
        <w:rPr>
          <w:noProof/>
          <w:lang w:eastAsia="ru-RU"/>
        </w:rPr>
        <w:pict>
          <v:line id="Прямая соединительная линия 4" o:spid="_x0000_s1072" style="position:absolute;left:0;text-align:left;flip:y;z-index:251659776;visibility:visible" from="-134.15pt,1.9pt" to="-132.65pt,2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"/>
        </w:pict>
      </w:r>
      <w:r>
        <w:rPr>
          <w:color w:val="000000"/>
          <w:sz w:val="16"/>
          <w:szCs w:val="16"/>
        </w:rPr>
        <w:t>;</w:t>
      </w:r>
    </w:p>
    <w:p w:rsidR="004B5782" w:rsidRDefault="004B5782" w:rsidP="00390B6A">
      <w:pPr>
        <w:ind w:firstLine="540"/>
        <w:jc w:val="both"/>
        <w:rPr>
          <w:color w:val="000000"/>
          <w:sz w:val="16"/>
          <w:szCs w:val="16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ind w:firstLine="540"/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9838" w:tblpY="70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3730"/>
      </w:tblGrid>
      <w:tr w:rsidR="004B5782" w:rsidTr="0013583F">
        <w:trPr>
          <w:trHeight w:val="1176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13583F">
            <w:pPr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и выдача разрешения на строительство</w:t>
            </w:r>
          </w:p>
          <w:p w:rsidR="004B5782" w:rsidRDefault="004B5782" w:rsidP="0013583F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page" w:tblpX="3264" w:tblpY="220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3488"/>
      </w:tblGrid>
      <w:tr w:rsidR="004B5782" w:rsidTr="0013583F">
        <w:trPr>
          <w:trHeight w:val="367"/>
        </w:trPr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13583F">
            <w:pPr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и выдача решения об отказе в выдаче разрешения на строительство</w:t>
            </w:r>
          </w:p>
          <w:p w:rsidR="004B5782" w:rsidRDefault="004B5782" w:rsidP="0013583F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</w:tr>
    </w:tbl>
    <w:p w:rsidR="004B5782" w:rsidRDefault="004B5782" w:rsidP="00390B6A">
      <w:pPr>
        <w:jc w:val="both"/>
        <w:rPr>
          <w:color w:val="000000"/>
          <w:sz w:val="24"/>
          <w:szCs w:val="24"/>
        </w:rPr>
      </w:pPr>
    </w:p>
    <w:p w:rsidR="004B5782" w:rsidRDefault="004B5782" w:rsidP="00390B6A">
      <w:pPr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8307" w:tblpY="147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7136"/>
      </w:tblGrid>
      <w:tr w:rsidR="004B5782" w:rsidTr="00AD2579">
        <w:trPr>
          <w:trHeight w:val="2926"/>
        </w:trPr>
        <w:tc>
          <w:tcPr>
            <w:tcW w:w="7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782" w:rsidRDefault="004B5782" w:rsidP="00AD2579">
            <w:pPr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трех дней со дня выдачи</w:t>
            </w:r>
            <w:r>
              <w:rPr>
                <w:color w:val="000000"/>
                <w:sz w:val="24"/>
                <w:szCs w:val="24"/>
              </w:rPr>
              <w:t xml:space="preserve"> разрешения на строительство направление копи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строительство объектов капитального строительства, указанных в </w:t>
            </w:r>
            <w:hyperlink r:id="rId4" w:history="1">
              <w:r>
                <w:rPr>
                  <w:rStyle w:val="Hyperlink"/>
                  <w:color w:val="000000"/>
                  <w:sz w:val="24"/>
                  <w:szCs w:val="24"/>
                  <w:u w:val="none"/>
                </w:rPr>
                <w:t>пункте 5.1 статьи 6</w:t>
              </w:r>
            </w:hyperlink>
            <w:r>
              <w:rPr>
                <w:color w:val="000000"/>
                <w:sz w:val="24"/>
                <w:szCs w:val="24"/>
              </w:rPr>
              <w:t>ГрК РФ,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строительство иных объектов капитального строительства.</w:t>
            </w:r>
          </w:p>
          <w:p w:rsidR="004B5782" w:rsidRDefault="004B5782" w:rsidP="00AD2579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</w:tr>
    </w:tbl>
    <w:p w:rsidR="004B5782" w:rsidRDefault="004B5782" w:rsidP="00390B6A">
      <w:pPr>
        <w:jc w:val="both"/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line id="_x0000_s1073" style="position:absolute;left:0;text-align:left;flip:x;z-index:251683328;visibility:visible;mso-position-horizontal-relative:text;mso-position-vertical-relative:text" from="495pt,37.85pt" to="496.4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49" o:spid="_x0000_s1074" type="#_x0000_t32" style="position:absolute;left:0;text-align:left;margin-left:-9.9pt;margin-top:3.6pt;width:84.5pt;height:0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">
            <v:stroke endarrow="block"/>
          </v:shape>
        </w:pict>
      </w:r>
    </w:p>
    <w:tbl>
      <w:tblPr>
        <w:tblpPr w:leftFromText="180" w:rightFromText="180" w:vertAnchor="text" w:horzAnchor="page" w:tblpX="5194" w:tblpY="4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4"/>
      </w:tblGrid>
      <w:tr w:rsidR="004B5782" w:rsidTr="00AD2579">
        <w:trPr>
          <w:trHeight w:val="1263"/>
        </w:trPr>
        <w:tc>
          <w:tcPr>
            <w:tcW w:w="3354" w:type="dxa"/>
            <w:vAlign w:val="center"/>
          </w:tcPr>
          <w:p w:rsidR="004B5782" w:rsidRDefault="004B5782" w:rsidP="00AD25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B5782" w:rsidRDefault="004B5782" w:rsidP="00AD25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КОНЕЦ</w:t>
            </w:r>
          </w:p>
        </w:tc>
      </w:tr>
    </w:tbl>
    <w:p w:rsidR="004B5782" w:rsidRDefault="004B5782">
      <w:r>
        <w:rPr>
          <w:noProof/>
          <w:lang w:eastAsia="ru-RU"/>
        </w:rPr>
        <w:pict>
          <v:line id="Прямая соединительная линия 5" o:spid="_x0000_s1075" style="position:absolute;left:0;text-align:left;flip:x;z-index:251652608;visibility:visible;mso-position-horizontal-relative:text;mso-position-vertical-relative:text" from="351pt,228.05pt" to="6in,2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3" o:spid="_x0000_s1076" style="position:absolute;left:0;text-align:left;z-index:251633152;visibility:visible;mso-position-horizontal-relative:text;mso-position-vertical-relative:text" from="222.15pt,28.9pt" to="270pt,2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">
            <v:stroke endarrow="block"/>
          </v:line>
        </w:pict>
      </w:r>
    </w:p>
    <w:sectPr w:rsidR="004B5782" w:rsidSect="00390B6A">
      <w:pgSz w:w="16840" w:h="23814" w:code="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B6A"/>
    <w:rsid w:val="0013009F"/>
    <w:rsid w:val="0013583F"/>
    <w:rsid w:val="00390B6A"/>
    <w:rsid w:val="004B5782"/>
    <w:rsid w:val="005A154B"/>
    <w:rsid w:val="006F3F95"/>
    <w:rsid w:val="007111F2"/>
    <w:rsid w:val="007F72C1"/>
    <w:rsid w:val="0096364B"/>
    <w:rsid w:val="00A2207B"/>
    <w:rsid w:val="00AD2579"/>
    <w:rsid w:val="00F76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B6A"/>
    <w:pPr>
      <w:suppressAutoHyphens/>
      <w:spacing w:after="60"/>
      <w:ind w:firstLine="567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90B6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390B6A"/>
    <w:pPr>
      <w:suppressLineNumbers/>
      <w:spacing w:after="0"/>
      <w:ind w:firstLine="0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390B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9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D1DE1F8AC8BD3DBA833D96E3103825D97D8D7D93DBDBF26EF4CDD928911293E0EC818D440aCC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838</Words>
  <Characters>4781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Карамнова</dc:creator>
  <cp:keywords/>
  <dc:description/>
  <cp:lastModifiedBy>arh-diz</cp:lastModifiedBy>
  <cp:revision>5</cp:revision>
  <dcterms:created xsi:type="dcterms:W3CDTF">2013-07-02T07:49:00Z</dcterms:created>
  <dcterms:modified xsi:type="dcterms:W3CDTF">2013-08-01T06:21:00Z</dcterms:modified>
</cp:coreProperties>
</file>